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50DB0" w14:textId="1DD8FC95" w:rsidR="00BA00AB" w:rsidRDefault="00DE3B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Sissota de SCHUPTON</w:t>
      </w:r>
      <w:r>
        <w:rPr>
          <w:rFonts w:ascii="Times New Roman" w:hAnsi="Times New Roman" w:cs="Times New Roman"/>
          <w:sz w:val="24"/>
          <w:szCs w:val="24"/>
        </w:rPr>
        <w:t xml:space="preserve">      (d.1405)</w:t>
      </w:r>
    </w:p>
    <w:p w14:paraId="285EADE8" w14:textId="10E97567" w:rsidR="00DE3BE0" w:rsidRDefault="00DE3B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6749B3A0" w14:textId="117CFEB5" w:rsidR="00DE3BE0" w:rsidRDefault="00DE3B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4429B8" w14:textId="690121A7" w:rsidR="00DE3BE0" w:rsidRDefault="00DE3B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4EB25" w14:textId="6CB5195B" w:rsidR="00DE3BE0" w:rsidRDefault="00DE3B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Mar.1405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p.146)</w:t>
      </w:r>
    </w:p>
    <w:p w14:paraId="7A9A96D7" w14:textId="10A176DD" w:rsidR="00DE3BE0" w:rsidRDefault="00DE3B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1D59B72E" w14:textId="15D530B6" w:rsidR="00DE3BE0" w:rsidRDefault="00DE3B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A7728" w14:textId="427A067C" w:rsidR="00DE3BE0" w:rsidRDefault="00DE3B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578B6D" w14:textId="647A3A90" w:rsidR="00DE3BE0" w:rsidRPr="00DE3BE0" w:rsidRDefault="00DE3BE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DE3BE0" w:rsidRPr="00DE3B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52FA0" w14:textId="77777777" w:rsidR="00DE3BE0" w:rsidRDefault="00DE3BE0" w:rsidP="009139A6">
      <w:r>
        <w:separator/>
      </w:r>
    </w:p>
  </w:endnote>
  <w:endnote w:type="continuationSeparator" w:id="0">
    <w:p w14:paraId="7C1503FD" w14:textId="77777777" w:rsidR="00DE3BE0" w:rsidRDefault="00DE3B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BF7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1B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1B6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B1B3D" w14:textId="77777777" w:rsidR="00DE3BE0" w:rsidRDefault="00DE3BE0" w:rsidP="009139A6">
      <w:r>
        <w:separator/>
      </w:r>
    </w:p>
  </w:footnote>
  <w:footnote w:type="continuationSeparator" w:id="0">
    <w:p w14:paraId="140D52F4" w14:textId="77777777" w:rsidR="00DE3BE0" w:rsidRDefault="00DE3B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C3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B9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44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BE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3BE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44C98"/>
  <w15:chartTrackingRefBased/>
  <w15:docId w15:val="{5CD8EE72-EB7B-4D2B-9F79-921A8F4FA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2022-02-26T10:21:00Z</dcterms:created>
  <dcterms:modified xsi:type="dcterms:W3CDTF">2022-02-26T10:26:00Z</dcterms:modified>
</cp:coreProperties>
</file>